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F79F" w14:textId="77777777" w:rsidR="00CB37FE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SAPERTON</w:t>
      </w:r>
      <w:r>
        <w:rPr>
          <w:rFonts w:ascii="Times New Roman" w:hAnsi="Times New Roman" w:cs="Times New Roman"/>
          <w:sz w:val="24"/>
          <w:szCs w:val="24"/>
        </w:rPr>
        <w:t xml:space="preserve">     (d.1434)</w:t>
      </w:r>
    </w:p>
    <w:p w14:paraId="1FCA7172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EDE5C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52EE3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Brother:  John.</w:t>
      </w:r>
    </w:p>
    <w:p w14:paraId="0AF48E8A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24-169)</w:t>
      </w:r>
    </w:p>
    <w:p w14:paraId="630CEFF7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Elizabeth(q.v.) = William Venour.   (ibid.)</w:t>
      </w:r>
    </w:p>
    <w:p w14:paraId="025EBA8A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6F184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BFCF7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Jun.1434</w:t>
      </w:r>
      <w:r>
        <w:rPr>
          <w:rFonts w:ascii="Times New Roman" w:hAnsi="Times New Roman" w:cs="Times New Roman"/>
          <w:sz w:val="24"/>
          <w:szCs w:val="24"/>
        </w:rPr>
        <w:tab/>
        <w:t>Died. (ibid.)</w:t>
      </w:r>
    </w:p>
    <w:p w14:paraId="3D659862" w14:textId="77777777" w:rsidR="00022620" w:rsidRPr="00022620" w:rsidRDefault="00022620" w:rsidP="000226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2620">
        <w:rPr>
          <w:rFonts w:ascii="Times New Roman" w:hAnsi="Times New Roman" w:cs="Times New Roman"/>
          <w:sz w:val="24"/>
          <w:szCs w:val="24"/>
        </w:rPr>
        <w:t xml:space="preserve">  8 Jun.</w:t>
      </w:r>
      <w:r w:rsidRPr="00022620">
        <w:rPr>
          <w:rFonts w:ascii="Times New Roman" w:hAnsi="Times New Roman" w:cs="Times New Roman"/>
          <w:sz w:val="24"/>
          <w:szCs w:val="24"/>
        </w:rPr>
        <w:tab/>
        <w:t>1434</w:t>
      </w:r>
      <w:r w:rsidRPr="00022620">
        <w:rPr>
          <w:rFonts w:ascii="Times New Roman" w:hAnsi="Times New Roman" w:cs="Times New Roman"/>
          <w:sz w:val="24"/>
          <w:szCs w:val="24"/>
        </w:rPr>
        <w:tab/>
        <w:t>Writ of diem clausit extremum to the Escheators of London and Middlesex.</w:t>
      </w:r>
    </w:p>
    <w:p w14:paraId="7199867F" w14:textId="7D93AB8F" w:rsidR="00022620" w:rsidRDefault="00022620" w:rsidP="000226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2620">
        <w:rPr>
          <w:rFonts w:ascii="Times New Roman" w:hAnsi="Times New Roman" w:cs="Times New Roman"/>
          <w:sz w:val="24"/>
          <w:szCs w:val="24"/>
        </w:rPr>
        <w:tab/>
      </w:r>
      <w:r w:rsidRPr="00022620">
        <w:rPr>
          <w:rFonts w:ascii="Times New Roman" w:hAnsi="Times New Roman" w:cs="Times New Roman"/>
          <w:sz w:val="24"/>
          <w:szCs w:val="24"/>
        </w:rPr>
        <w:tab/>
        <w:t>(C.F.R. 1430-37 p.167)</w:t>
      </w:r>
    </w:p>
    <w:p w14:paraId="72F48069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F3468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A41C9" w14:textId="77777777" w:rsidR="00384626" w:rsidRDefault="0038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2016</w:t>
      </w:r>
    </w:p>
    <w:p w14:paraId="44A613AC" w14:textId="5B3699D5" w:rsidR="00022620" w:rsidRPr="00384626" w:rsidRDefault="000226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2025</w:t>
      </w:r>
    </w:p>
    <w:sectPr w:rsidR="00022620" w:rsidRPr="003846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DF3FF" w14:textId="77777777" w:rsidR="00CB37FE" w:rsidRDefault="00CB37FE" w:rsidP="00E71FC3">
      <w:pPr>
        <w:spacing w:after="0" w:line="240" w:lineRule="auto"/>
      </w:pPr>
      <w:r>
        <w:separator/>
      </w:r>
    </w:p>
  </w:endnote>
  <w:endnote w:type="continuationSeparator" w:id="0">
    <w:p w14:paraId="4F784B3C" w14:textId="77777777" w:rsidR="00CB37FE" w:rsidRDefault="00CB37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A476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451B" w14:textId="77777777" w:rsidR="00CB37FE" w:rsidRDefault="00CB37FE" w:rsidP="00E71FC3">
      <w:pPr>
        <w:spacing w:after="0" w:line="240" w:lineRule="auto"/>
      </w:pPr>
      <w:r>
        <w:separator/>
      </w:r>
    </w:p>
  </w:footnote>
  <w:footnote w:type="continuationSeparator" w:id="0">
    <w:p w14:paraId="2FBBECCD" w14:textId="77777777" w:rsidR="00CB37FE" w:rsidRDefault="00CB37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626"/>
    <w:rsid w:val="00022620"/>
    <w:rsid w:val="00384626"/>
    <w:rsid w:val="009C2D51"/>
    <w:rsid w:val="00AB52E8"/>
    <w:rsid w:val="00B16D3F"/>
    <w:rsid w:val="00CB37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22E9"/>
  <w15:chartTrackingRefBased/>
  <w15:docId w15:val="{3C1423E6-C36D-4432-8FE2-06D7BEAD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57</Words>
  <Characters>273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2016-04-18T21:21:00Z</dcterms:created>
  <dcterms:modified xsi:type="dcterms:W3CDTF">2025-12-27T19:47:00Z</dcterms:modified>
</cp:coreProperties>
</file>